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D916505" w:rsidR="003D38A3" w:rsidRPr="003D38A3" w:rsidRDefault="007D3C76" w:rsidP="003D38A3">
                            <w:pPr>
                              <w:pStyle w:val="CourseContainedHeader"/>
                            </w:pPr>
                            <w:r>
                              <w:t>Mill Head to Size – Measurement &amp; QA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D916505" w:rsidR="003D38A3" w:rsidRPr="003D38A3" w:rsidRDefault="007D3C76" w:rsidP="003D38A3">
                      <w:pPr>
                        <w:pStyle w:val="CourseContainedHeader"/>
                      </w:pPr>
                      <w:r>
                        <w:t>Mill Head to Size – Measurement &amp; QA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70F536FF" w:rsidR="003D38A3" w:rsidRPr="003D38A3" w:rsidRDefault="00C86D6F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7D3C7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70F536FF" w:rsidR="003D38A3" w:rsidRPr="003D38A3" w:rsidRDefault="00C86D6F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7D3C7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12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92F70" w:rsidRPr="000A0E77" w14:paraId="2B75A497" w14:textId="74A59B69" w:rsidTr="00D92F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right w:val="single" w:sz="4" w:space="0" w:color="000000"/>
            </w:tcBorders>
            <w:shd w:val="clear" w:color="auto" w:fill="7F7F7F" w:themeFill="accent6" w:themeFillTint="80"/>
          </w:tcPr>
          <w:p w14:paraId="71C298B2" w14:textId="5DC7F996" w:rsidR="00D92F70" w:rsidRPr="000A0E77" w:rsidRDefault="00D92F70" w:rsidP="00301451">
            <w:pPr>
              <w:pStyle w:val="TableHeadings"/>
            </w:pPr>
            <w:r>
              <w:t>Student Name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5168D0A3" w14:textId="010F286F" w:rsidR="00D92F70" w:rsidRPr="000A0E77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3DB049F0" w14:textId="626E22AD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Mill Station #</w:t>
            </w:r>
          </w:p>
        </w:tc>
        <w:tc>
          <w:tcPr>
            <w:tcW w:w="19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DB830F5" w14:textId="700062C6" w:rsidR="00D92F70" w:rsidRDefault="006B6D5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Part Type</w:t>
            </w:r>
          </w:p>
        </w:tc>
        <w:tc>
          <w:tcPr>
            <w:tcW w:w="19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104809A0" w14:textId="7202BA76" w:rsidR="00D92F70" w:rsidRDefault="00D92F70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Group</w:t>
            </w:r>
          </w:p>
        </w:tc>
      </w:tr>
      <w:tr w:rsidR="00D92F70" w:rsidRPr="000A0E77" w14:paraId="2A2C2CEE" w14:textId="2AF2C7AD" w:rsidTr="00D92F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D92F70" w:rsidRPr="000A0E77" w:rsidRDefault="00D92F70" w:rsidP="00C30650">
            <w:pPr>
              <w:pStyle w:val="TableRows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CF10CA2" w14:textId="77777777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4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C76388" w14:textId="5A97A831" w:rsidR="00D92F70" w:rsidRPr="000A0E77" w:rsidRDefault="006B6D5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 Block</w:t>
            </w:r>
          </w:p>
        </w:tc>
        <w:tc>
          <w:tcPr>
            <w:tcW w:w="1948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EE307DF" w14:textId="23B3476A" w:rsidR="00D92F70" w:rsidRPr="000A0E77" w:rsidRDefault="00D92F70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7D4FBC92" w14:textId="3BFB88D7" w:rsidR="00B26449" w:rsidRPr="006676D3" w:rsidRDefault="00B26449" w:rsidP="00B26449">
      <w:pPr>
        <w:pStyle w:val="Heading4"/>
      </w:pPr>
      <w:r>
        <w:t>Job Setup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6379"/>
      </w:tblGrid>
      <w:tr w:rsidR="00B26449" w:rsidRPr="0060387A" w14:paraId="337B7107" w14:textId="77777777" w:rsidTr="00D176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7702394D" w14:textId="77777777" w:rsidR="00B26449" w:rsidRPr="00340604" w:rsidRDefault="00B26449" w:rsidP="00301451">
            <w:pPr>
              <w:pStyle w:val="TableRows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Parameter</w:t>
            </w:r>
          </w:p>
        </w:tc>
        <w:tc>
          <w:tcPr>
            <w:tcW w:w="6379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2B5D4060" w14:textId="77777777" w:rsidR="00B26449" w:rsidRPr="00340604" w:rsidRDefault="00B26449" w:rsidP="00301451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Value</w:t>
            </w:r>
          </w:p>
        </w:tc>
      </w:tr>
      <w:tr w:rsidR="00B26449" w:rsidRPr="0060387A" w14:paraId="2D59C38B" w14:textId="77777777" w:rsidTr="00D176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21ABDE54" w14:textId="77777777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Material</w:t>
            </w:r>
          </w:p>
        </w:tc>
        <w:tc>
          <w:tcPr>
            <w:tcW w:w="6379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  <w:vAlign w:val="center"/>
          </w:tcPr>
          <w:p w14:paraId="597D0C9D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6449" w:rsidRPr="0060387A" w14:paraId="26A4CE06" w14:textId="77777777" w:rsidTr="00D176E9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67AF8389" w14:textId="7F33962A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 xml:space="preserve">Target </w:t>
            </w:r>
            <w:r w:rsidR="00D176E9">
              <w:rPr>
                <w:b w:val="0"/>
                <w:bCs w:val="0"/>
              </w:rPr>
              <w:t>Dimensions</w:t>
            </w:r>
            <w:r w:rsidRPr="00792603">
              <w:rPr>
                <w:b w:val="0"/>
                <w:bCs w:val="0"/>
              </w:rPr>
              <w:t xml:space="preserve"> (mm)</w:t>
            </w:r>
          </w:p>
        </w:tc>
        <w:tc>
          <w:tcPr>
            <w:tcW w:w="6379" w:type="dxa"/>
            <w:vAlign w:val="center"/>
          </w:tcPr>
          <w:p w14:paraId="53560904" w14:textId="6CD601FB" w:rsidR="00B26449" w:rsidRPr="0060387A" w:rsidRDefault="00D176E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Length:____________ Width:_____________ Depth:____________</w:t>
            </w:r>
          </w:p>
        </w:tc>
      </w:tr>
      <w:tr w:rsidR="00B26449" w:rsidRPr="0060387A" w14:paraId="6DA347DD" w14:textId="77777777" w:rsidTr="00D176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  <w:vAlign w:val="center"/>
          </w:tcPr>
          <w:p w14:paraId="1B80816A" w14:textId="77777777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Tolerance (</w:t>
            </w:r>
            <w:r w:rsidRPr="00792603">
              <w:rPr>
                <w:rFonts w:cs="Arial"/>
                <w:b w:val="0"/>
                <w:bCs w:val="0"/>
              </w:rPr>
              <w:t>±</w:t>
            </w:r>
            <w:r w:rsidRPr="00792603">
              <w:rPr>
                <w:b w:val="0"/>
                <w:bCs w:val="0"/>
              </w:rPr>
              <w:t xml:space="preserve"> mm)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BF1930E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8DABE25" w14:textId="77777777" w:rsidR="00B26449" w:rsidRDefault="00B26449" w:rsidP="00B26449"/>
    <w:p w14:paraId="7ABD9529" w14:textId="770A7E51" w:rsidR="00B26449" w:rsidRDefault="00D176E9" w:rsidP="00B26449">
      <w:pPr>
        <w:pStyle w:val="Heading4"/>
      </w:pPr>
      <w:r>
        <w:t>Machine</w:t>
      </w:r>
      <w:r w:rsidR="00B26449">
        <w:t xml:space="preserve"> Settings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6379"/>
      </w:tblGrid>
      <w:tr w:rsidR="00B26449" w:rsidRPr="0060387A" w14:paraId="143B6902" w14:textId="77777777" w:rsidTr="007F4F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561052AF" w14:textId="77777777" w:rsidR="00B26449" w:rsidRPr="00340604" w:rsidRDefault="00B26449" w:rsidP="00301451">
            <w:pPr>
              <w:pStyle w:val="TableRows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Parameter</w:t>
            </w:r>
          </w:p>
        </w:tc>
        <w:tc>
          <w:tcPr>
            <w:tcW w:w="6379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  <w:vAlign w:val="center"/>
          </w:tcPr>
          <w:p w14:paraId="4B40E91A" w14:textId="77777777" w:rsidR="00B26449" w:rsidRPr="00340604" w:rsidRDefault="00B26449" w:rsidP="00301451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Value</w:t>
            </w:r>
          </w:p>
        </w:tc>
      </w:tr>
      <w:tr w:rsidR="00B26449" w:rsidRPr="0060387A" w14:paraId="05A1F5CE" w14:textId="77777777" w:rsidTr="007F4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  <w:vAlign w:val="center"/>
          </w:tcPr>
          <w:p w14:paraId="46382E0B" w14:textId="77777777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Spindle Speed (RPM)</w:t>
            </w:r>
          </w:p>
        </w:tc>
        <w:tc>
          <w:tcPr>
            <w:tcW w:w="6379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  <w:vAlign w:val="center"/>
          </w:tcPr>
          <w:p w14:paraId="744B3E4D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B26449" w:rsidRPr="0060387A" w14:paraId="6569D6FE" w14:textId="77777777" w:rsidTr="007F4F1B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315F8D9E" w14:textId="5C2FC614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Feed Rate (mm/</w:t>
            </w:r>
            <w:r w:rsidR="007F4F1B">
              <w:rPr>
                <w:b w:val="0"/>
                <w:bCs w:val="0"/>
              </w:rPr>
              <w:t>min</w:t>
            </w:r>
            <w:r w:rsidRPr="00792603">
              <w:rPr>
                <w:b w:val="0"/>
                <w:bCs w:val="0"/>
              </w:rPr>
              <w:t>)</w:t>
            </w:r>
          </w:p>
        </w:tc>
        <w:tc>
          <w:tcPr>
            <w:tcW w:w="6379" w:type="dxa"/>
            <w:vAlign w:val="center"/>
          </w:tcPr>
          <w:p w14:paraId="39C8BF90" w14:textId="77777777" w:rsidR="00B26449" w:rsidRPr="0060387A" w:rsidRDefault="00B26449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26449" w:rsidRPr="0060387A" w14:paraId="350A392E" w14:textId="77777777" w:rsidTr="007F4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  <w:vAlign w:val="center"/>
          </w:tcPr>
          <w:p w14:paraId="2869CCC1" w14:textId="77777777" w:rsidR="00B26449" w:rsidRPr="00792603" w:rsidRDefault="00B26449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Tool Type Used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DE0D2F7" w14:textId="77777777" w:rsidR="00B26449" w:rsidRPr="0060387A" w:rsidRDefault="00B26449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0B08AF04" w14:textId="77777777" w:rsidR="00B26449" w:rsidRDefault="00B26449" w:rsidP="00B26449">
      <w:pPr>
        <w:tabs>
          <w:tab w:val="left" w:pos="2190"/>
        </w:tabs>
      </w:pPr>
    </w:p>
    <w:p w14:paraId="0DAA6F9E" w14:textId="463F0733" w:rsidR="00B26449" w:rsidRDefault="00B26449" w:rsidP="00B26449">
      <w:pPr>
        <w:pStyle w:val="Heading4"/>
      </w:pPr>
      <w:r>
        <w:t>Measurement Log</w:t>
      </w:r>
      <w:r w:rsidR="007F4F1B">
        <w:t xml:space="preserve"> (Using Vernier Calipers)</w:t>
      </w:r>
    </w:p>
    <w:tbl>
      <w:tblPr>
        <w:tblStyle w:val="GridTable4-Accent6"/>
        <w:tblW w:w="9736" w:type="dxa"/>
        <w:tblLook w:val="04A0" w:firstRow="1" w:lastRow="0" w:firstColumn="1" w:lastColumn="0" w:noHBand="0" w:noVBand="1"/>
      </w:tblPr>
      <w:tblGrid>
        <w:gridCol w:w="1899"/>
        <w:gridCol w:w="2049"/>
        <w:gridCol w:w="2851"/>
        <w:gridCol w:w="2937"/>
      </w:tblGrid>
      <w:tr w:rsidR="007F4F1B" w:rsidRPr="000A0E77" w14:paraId="61E7691D" w14:textId="77777777" w:rsidTr="007F4F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6E4AD8E" w14:textId="3134FDC4" w:rsidR="007F4F1B" w:rsidRDefault="007F4F1B" w:rsidP="00301451">
            <w:pPr>
              <w:pStyle w:val="TableHeadings"/>
            </w:pPr>
            <w:r>
              <w:t>Axis</w:t>
            </w:r>
          </w:p>
        </w:tc>
        <w:tc>
          <w:tcPr>
            <w:tcW w:w="204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E88B79E" w14:textId="14DB747B" w:rsidR="007F4F1B" w:rsidRPr="000A0E77" w:rsidRDefault="007F4F1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Target (mm)</w:t>
            </w:r>
          </w:p>
        </w:tc>
        <w:tc>
          <w:tcPr>
            <w:tcW w:w="28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DF92395" w14:textId="7905E83D" w:rsidR="007F4F1B" w:rsidRPr="000A0E77" w:rsidRDefault="007F4F1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Measured (mm)</w:t>
            </w:r>
          </w:p>
        </w:tc>
        <w:tc>
          <w:tcPr>
            <w:tcW w:w="293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9D6D649" w14:textId="77777777" w:rsidR="007F4F1B" w:rsidRDefault="007F4F1B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Within Tolerance? (Y/N)</w:t>
            </w:r>
          </w:p>
        </w:tc>
      </w:tr>
      <w:tr w:rsidR="007F4F1B" w:rsidRPr="000A0E77" w14:paraId="43B8D4F0" w14:textId="77777777" w:rsidTr="007F4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C068F1A" w14:textId="5D12ECC1" w:rsidR="007F4F1B" w:rsidRPr="00792603" w:rsidRDefault="007F4F1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Length</w:t>
            </w:r>
          </w:p>
        </w:tc>
        <w:tc>
          <w:tcPr>
            <w:tcW w:w="20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B85907" w14:textId="6EBA84F2" w:rsidR="007F4F1B" w:rsidRPr="00792603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8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C3C0CB5" w14:textId="77777777" w:rsidR="007F4F1B" w:rsidRPr="00C30650" w:rsidRDefault="00C86D6F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54580454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29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6C020D7" w14:textId="77777777" w:rsidR="007F4F1B" w:rsidRPr="000A0E77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F4F1B" w:rsidRPr="000A0E77" w14:paraId="3EF774FF" w14:textId="77777777" w:rsidTr="007F4F1B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4FADB5E" w14:textId="23DBACA4" w:rsidR="007F4F1B" w:rsidRPr="00792603" w:rsidRDefault="007F4F1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Width</w:t>
            </w:r>
          </w:p>
        </w:tc>
        <w:tc>
          <w:tcPr>
            <w:tcW w:w="20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24CDC658" w14:textId="3FCE3E43" w:rsidR="007F4F1B" w:rsidRPr="00792603" w:rsidRDefault="007F4F1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8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3ED891" w14:textId="77777777" w:rsidR="007F4F1B" w:rsidRPr="00C30650" w:rsidRDefault="00C86D6F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895505761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29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5706E7CD" w14:textId="77777777" w:rsidR="007F4F1B" w:rsidRPr="000A0E77" w:rsidRDefault="007F4F1B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F4F1B" w:rsidRPr="000A0E77" w14:paraId="0E0F6B0E" w14:textId="77777777" w:rsidTr="007F4F1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73DDF062" w14:textId="64781B41" w:rsidR="007F4F1B" w:rsidRPr="00792603" w:rsidRDefault="007F4F1B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Depth</w:t>
            </w:r>
          </w:p>
        </w:tc>
        <w:tc>
          <w:tcPr>
            <w:tcW w:w="20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6502617" w14:textId="4E279FCE" w:rsidR="007F4F1B" w:rsidRPr="00792603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</w:p>
        </w:tc>
        <w:tc>
          <w:tcPr>
            <w:tcW w:w="285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BD216D3" w14:textId="77777777" w:rsidR="007F4F1B" w:rsidRPr="00C30650" w:rsidRDefault="00C86D6F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43073340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7F4F1B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  <w:tc>
          <w:tcPr>
            <w:tcW w:w="2937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5C267A9" w14:textId="77777777" w:rsidR="007F4F1B" w:rsidRPr="000A0E77" w:rsidRDefault="007F4F1B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93765F9" w14:textId="77777777" w:rsidR="00B26449" w:rsidRDefault="00B26449" w:rsidP="00A3115D"/>
    <w:p w14:paraId="052EC7ED" w14:textId="77777777" w:rsidR="008F2514" w:rsidRDefault="008F2514" w:rsidP="008F2514">
      <w:pPr>
        <w:tabs>
          <w:tab w:val="left" w:pos="2190"/>
        </w:tabs>
      </w:pPr>
    </w:p>
    <w:p w14:paraId="1C44CCD9" w14:textId="77777777" w:rsidR="008F2514" w:rsidRDefault="008F2514" w:rsidP="008F2514">
      <w:pPr>
        <w:tabs>
          <w:tab w:val="left" w:pos="2190"/>
        </w:tabs>
      </w:pPr>
    </w:p>
    <w:p w14:paraId="6475A9D7" w14:textId="77777777" w:rsidR="008F2514" w:rsidRDefault="008F2514" w:rsidP="008F2514">
      <w:pPr>
        <w:tabs>
          <w:tab w:val="left" w:pos="2190"/>
        </w:tabs>
      </w:pPr>
    </w:p>
    <w:p w14:paraId="02003F49" w14:textId="77777777" w:rsidR="008F2514" w:rsidRDefault="008F2514" w:rsidP="008F2514">
      <w:pPr>
        <w:tabs>
          <w:tab w:val="left" w:pos="2190"/>
        </w:tabs>
      </w:pPr>
    </w:p>
    <w:p w14:paraId="6EB8893D" w14:textId="518D7A44" w:rsidR="008F2514" w:rsidRDefault="008F2514" w:rsidP="008F2514">
      <w:pPr>
        <w:pStyle w:val="Heading4"/>
      </w:pPr>
      <w:r>
        <w:lastRenderedPageBreak/>
        <w:t>Surface Finish &amp; Safety Check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5949"/>
        <w:gridCol w:w="3685"/>
      </w:tblGrid>
      <w:tr w:rsidR="008F2514" w:rsidRPr="000A0E77" w14:paraId="1FD45DF9" w14:textId="77777777" w:rsidTr="009251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875E791" w14:textId="5B1236E3" w:rsidR="008F2514" w:rsidRDefault="008F2514" w:rsidP="00301451">
            <w:pPr>
              <w:pStyle w:val="TableHeadings"/>
            </w:pPr>
            <w:r>
              <w:t>Feature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61915770" w14:textId="35D1911F" w:rsidR="008F2514" w:rsidRDefault="008F251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Observation</w:t>
            </w:r>
          </w:p>
        </w:tc>
      </w:tr>
      <w:tr w:rsidR="008F2514" w:rsidRPr="000A0E77" w14:paraId="3FC13979" w14:textId="77777777" w:rsidTr="00925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125DDB8" w14:textId="1D1FC9B6" w:rsidR="008F2514" w:rsidRPr="00792603" w:rsidRDefault="008F25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Flatness (visual or feel)</w:t>
            </w:r>
          </w:p>
        </w:tc>
        <w:tc>
          <w:tcPr>
            <w:tcW w:w="368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3C821B0" w14:textId="38BF0FBF" w:rsidR="008F2514" w:rsidRPr="000A0E77" w:rsidRDefault="008F25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Smooth / Uneven</w:t>
            </w:r>
          </w:p>
        </w:tc>
      </w:tr>
      <w:tr w:rsidR="008F2514" w:rsidRPr="000A0E77" w14:paraId="265FA1C2" w14:textId="77777777" w:rsidTr="0092518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72C6BD4E" w14:textId="67CC88FD" w:rsidR="008F2514" w:rsidRPr="00792603" w:rsidRDefault="008F25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Burrs Present?</w:t>
            </w:r>
          </w:p>
        </w:tc>
        <w:tc>
          <w:tcPr>
            <w:tcW w:w="368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3D1D4151" w14:textId="0E8C5946" w:rsidR="008F2514" w:rsidRPr="000A0E77" w:rsidRDefault="008F251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 / No</w:t>
            </w:r>
          </w:p>
        </w:tc>
      </w:tr>
      <w:tr w:rsidR="008F2514" w:rsidRPr="000A0E77" w14:paraId="7F51D899" w14:textId="77777777" w:rsidTr="00925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DCD6771" w14:textId="37D10A7B" w:rsidR="008F2514" w:rsidRPr="00792603" w:rsidRDefault="008F2514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Edges Deburred or Chamfered</w:t>
            </w:r>
          </w:p>
        </w:tc>
        <w:tc>
          <w:tcPr>
            <w:tcW w:w="3685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4CC6BD1D" w14:textId="06B8985D" w:rsidR="008F2514" w:rsidRPr="000A0E77" w:rsidRDefault="008F251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 / No</w:t>
            </w:r>
          </w:p>
        </w:tc>
      </w:tr>
    </w:tbl>
    <w:p w14:paraId="2A3BC00B" w14:textId="77777777" w:rsidR="00B26449" w:rsidRDefault="00B26449" w:rsidP="00A3115D"/>
    <w:p w14:paraId="365B9A71" w14:textId="071CA806" w:rsidR="007D00B8" w:rsidRDefault="008F2514" w:rsidP="007D00B8">
      <w:pPr>
        <w:pStyle w:val="Heading4"/>
      </w:pPr>
      <w:r>
        <w:t>Peer Comparison (Using Vernier)</w:t>
      </w:r>
    </w:p>
    <w:p w14:paraId="010E8B59" w14:textId="5455E02E" w:rsidR="00664AF5" w:rsidRPr="00664AF5" w:rsidRDefault="00664AF5" w:rsidP="00664AF5">
      <w:pPr>
        <w:rPr>
          <w:lang w:eastAsia="en-AU"/>
        </w:rPr>
      </w:pPr>
      <w:r>
        <w:rPr>
          <w:lang w:eastAsia="en-AU"/>
        </w:rPr>
        <w:t>Peer Name:________________________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1838"/>
        <w:gridCol w:w="4111"/>
        <w:gridCol w:w="3685"/>
      </w:tblGrid>
      <w:tr w:rsidR="007D00B8" w:rsidRPr="0060387A" w14:paraId="7698700C" w14:textId="2447DBF1" w:rsidTr="009251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2B7DFF22" w14:textId="72CE8D01" w:rsidR="007D00B8" w:rsidRPr="007D00B8" w:rsidRDefault="00664AF5" w:rsidP="00176A65">
            <w:pPr>
              <w:pStyle w:val="TableHeadings"/>
            </w:pPr>
            <w:r>
              <w:t>A</w:t>
            </w:r>
            <w:r w:rsidR="00925183">
              <w:t>xis</w:t>
            </w:r>
          </w:p>
        </w:tc>
        <w:tc>
          <w:tcPr>
            <w:tcW w:w="411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1BB17AAB" w14:textId="4D609046" w:rsidR="007D00B8" w:rsidRPr="007D00B8" w:rsidRDefault="00925183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Their Measured Size </w:t>
            </w:r>
            <w:r w:rsidR="007D00B8" w:rsidRPr="007D00B8">
              <w:t>(</w:t>
            </w:r>
            <w:r>
              <w:t>mm</w:t>
            </w:r>
            <w:r w:rsidR="007D00B8" w:rsidRPr="007D00B8">
              <w:t>)</w:t>
            </w:r>
          </w:p>
        </w:tc>
        <w:tc>
          <w:tcPr>
            <w:tcW w:w="368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3CD7AD9" w14:textId="422D24CF" w:rsidR="007D00B8" w:rsidRPr="007D00B8" w:rsidRDefault="00925183" w:rsidP="001B4575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Notable Differences</w:t>
            </w:r>
          </w:p>
        </w:tc>
      </w:tr>
      <w:tr w:rsidR="007D00B8" w:rsidRPr="0060387A" w14:paraId="0A2EE91A" w14:textId="22B2BC54" w:rsidTr="00925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510F85C8" w14:textId="50E0271A" w:rsidR="007D00B8" w:rsidRPr="007D00B8" w:rsidRDefault="00925183" w:rsidP="00C30650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Length</w:t>
            </w:r>
          </w:p>
        </w:tc>
        <w:tc>
          <w:tcPr>
            <w:tcW w:w="4111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5B8C1927" w14:textId="79C2B106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85" w:type="dxa"/>
            <w:tcBorders>
              <w:top w:val="single" w:sz="4" w:space="0" w:color="000000" w:themeColor="accent6"/>
            </w:tcBorders>
            <w:shd w:val="clear" w:color="auto" w:fill="auto"/>
            <w:vAlign w:val="center"/>
          </w:tcPr>
          <w:p w14:paraId="3DEFB383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00B8" w:rsidRPr="0060387A" w14:paraId="3B701070" w14:textId="54D70973" w:rsidTr="00925183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vAlign w:val="center"/>
          </w:tcPr>
          <w:p w14:paraId="44B14976" w14:textId="6C372D48" w:rsidR="007D00B8" w:rsidRPr="007D00B8" w:rsidRDefault="00925183" w:rsidP="00C30650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Width</w:t>
            </w:r>
          </w:p>
        </w:tc>
        <w:tc>
          <w:tcPr>
            <w:tcW w:w="4111" w:type="dxa"/>
            <w:vAlign w:val="center"/>
          </w:tcPr>
          <w:p w14:paraId="605C047D" w14:textId="72358CC5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685" w:type="dxa"/>
            <w:vAlign w:val="center"/>
          </w:tcPr>
          <w:p w14:paraId="58926C99" w14:textId="77777777" w:rsidR="007D00B8" w:rsidRPr="007D00B8" w:rsidRDefault="007D00B8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D00B8" w:rsidRPr="0060387A" w14:paraId="18041BED" w14:textId="1799A15A" w:rsidTr="0092518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8" w:type="dxa"/>
            <w:shd w:val="clear" w:color="auto" w:fill="auto"/>
            <w:vAlign w:val="center"/>
          </w:tcPr>
          <w:p w14:paraId="55335F32" w14:textId="725CEA06" w:rsidR="007D00B8" w:rsidRPr="007D00B8" w:rsidRDefault="00925183" w:rsidP="00C30650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Depth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2ED7D815" w14:textId="7D85F0CD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685" w:type="dxa"/>
            <w:shd w:val="clear" w:color="auto" w:fill="auto"/>
            <w:vAlign w:val="center"/>
          </w:tcPr>
          <w:p w14:paraId="7BCFC43F" w14:textId="77777777" w:rsidR="007D00B8" w:rsidRPr="007D00B8" w:rsidRDefault="007D00B8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1514046" w14:textId="4FF66D2B" w:rsidR="0004132C" w:rsidRDefault="0004132C" w:rsidP="0004132C">
      <w:pPr>
        <w:pStyle w:val="Heading4"/>
      </w:pPr>
      <w:r>
        <w:t>Reflection Journal</w:t>
      </w:r>
    </w:p>
    <w:p w14:paraId="39683EB6" w14:textId="6F67A8AC" w:rsidR="0004132C" w:rsidRDefault="00925183" w:rsidP="00925183">
      <w:pPr>
        <w:rPr>
          <w:lang w:eastAsia="en-AU"/>
        </w:rPr>
      </w:pPr>
      <w:r>
        <w:rPr>
          <w:lang w:eastAsia="en-AU"/>
        </w:rPr>
        <w:t>What part of the milling process challenged your accuracy the most, and how will you improve next time?</w:t>
      </w:r>
    </w:p>
    <w:p w14:paraId="43710A37" w14:textId="69DD7D81" w:rsidR="002D35DF" w:rsidRPr="00742998" w:rsidRDefault="0004132C" w:rsidP="00742998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E3EA66" w14:textId="74894851" w:rsidR="00224DE2" w:rsidRDefault="00224DE2" w:rsidP="00224DE2">
      <w:pPr>
        <w:pStyle w:val="Heading4"/>
      </w:pPr>
      <w:r>
        <w:t>Teacher Verification</w:t>
      </w:r>
    </w:p>
    <w:tbl>
      <w:tblPr>
        <w:tblStyle w:val="GridTable4-Accent6"/>
        <w:tblW w:w="9634" w:type="dxa"/>
        <w:tblLook w:val="04A0" w:firstRow="1" w:lastRow="0" w:firstColumn="1" w:lastColumn="0" w:noHBand="0" w:noVBand="1"/>
      </w:tblPr>
      <w:tblGrid>
        <w:gridCol w:w="7933"/>
        <w:gridCol w:w="1701"/>
      </w:tblGrid>
      <w:tr w:rsidR="00224DE2" w:rsidRPr="000A0E77" w14:paraId="6ED27FAA" w14:textId="77777777" w:rsidTr="003014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75A41CB9" w14:textId="7BBE2831" w:rsidR="00224DE2" w:rsidRPr="000A0E77" w:rsidRDefault="00A17259" w:rsidP="00301451">
            <w:pPr>
              <w:pStyle w:val="TableHeadings"/>
            </w:pPr>
            <w:r>
              <w:t>Review Area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33EEE4F6" w14:textId="77777777" w:rsidR="00224DE2" w:rsidRPr="000A0E77" w:rsidRDefault="00224DE2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Verified (</w:t>
            </w:r>
            <w:r w:rsidRPr="00552D73">
              <w:rPr>
                <w:sz w:val="32"/>
                <w:szCs w:val="32"/>
              </w:rPr>
              <w:sym w:font="Wingdings 2" w:char="F050"/>
            </w:r>
            <w:r>
              <w:t>)</w:t>
            </w:r>
          </w:p>
        </w:tc>
      </w:tr>
      <w:tr w:rsidR="00224DE2" w:rsidRPr="000A0E77" w14:paraId="39D21C69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C7895D8" w14:textId="47B8E9A7" w:rsidR="00224DE2" w:rsidRPr="00A17259" w:rsidRDefault="007D3C7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Part checked for dimensional accuracy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9194753" w14:textId="77777777" w:rsidR="00224DE2" w:rsidRPr="00C30650" w:rsidRDefault="00C86D6F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2033998064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138B18A3" w14:textId="77777777" w:rsidTr="00301451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4C98B924" w14:textId="657EFA28" w:rsidR="00224DE2" w:rsidRPr="00A17259" w:rsidRDefault="007D3C7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Surface finish meets project standard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1A03817B" w14:textId="77777777" w:rsidR="00224DE2" w:rsidRPr="00C30650" w:rsidRDefault="00C86D6F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1376893230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  <w:tr w:rsidR="00224DE2" w:rsidRPr="000A0E77" w14:paraId="6B61C45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5A3CED98" w14:textId="0FAC27BD" w:rsidR="00224DE2" w:rsidRPr="00A17259" w:rsidRDefault="007D3C76" w:rsidP="00301451">
            <w:pPr>
              <w:pStyle w:val="TableRows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Student understands tolerance / measurement</w:t>
            </w:r>
          </w:p>
        </w:tc>
        <w:tc>
          <w:tcPr>
            <w:tcW w:w="1701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6E73CBE3" w14:textId="77777777" w:rsidR="00224DE2" w:rsidRPr="00C30650" w:rsidRDefault="00C86D6F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912617269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>
                <w:r w:rsidR="00224DE2">
                  <w:rPr>
                    <w:sz w:val="40"/>
                    <w:szCs w:val="40"/>
                  </w:rPr>
                  <w:sym w:font="Wingdings 2" w:char="F020"/>
                </w:r>
              </w:sdtContent>
            </w:sdt>
          </w:p>
        </w:tc>
      </w:tr>
    </w:tbl>
    <w:p w14:paraId="1DACD684" w14:textId="77777777" w:rsidR="00224DE2" w:rsidRDefault="00224DE2" w:rsidP="00224DE2">
      <w:pPr>
        <w:tabs>
          <w:tab w:val="left" w:pos="2190"/>
        </w:tabs>
      </w:pPr>
    </w:p>
    <w:p w14:paraId="0AAE58AD" w14:textId="77777777" w:rsidR="00224DE2" w:rsidRDefault="00224DE2" w:rsidP="00224DE2">
      <w:pPr>
        <w:tabs>
          <w:tab w:val="left" w:pos="2190"/>
        </w:tabs>
      </w:pPr>
    </w:p>
    <w:p w14:paraId="67D6681D" w14:textId="743E1A16" w:rsidR="006D109A" w:rsidRDefault="00224DE2" w:rsidP="007D3C76">
      <w:r>
        <w:t>Teacher Signature:___________________ Date: _________________</w:t>
      </w:r>
    </w:p>
    <w:bookmarkEnd w:id="0"/>
    <w:bookmarkEnd w:id="1"/>
    <w:bookmarkEnd w:id="2"/>
    <w:bookmarkEnd w:id="3"/>
    <w:sectPr w:rsidR="006D109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BE30C" w14:textId="77777777" w:rsidR="00AE5A13" w:rsidRDefault="00AE5A13" w:rsidP="009125CB">
      <w:r>
        <w:separator/>
      </w:r>
    </w:p>
    <w:p w14:paraId="33C2181B" w14:textId="77777777" w:rsidR="00AE5A13" w:rsidRDefault="00AE5A13" w:rsidP="009125CB"/>
    <w:p w14:paraId="382387FF" w14:textId="77777777" w:rsidR="00AE5A13" w:rsidRDefault="00AE5A13" w:rsidP="009125CB"/>
    <w:p w14:paraId="4625005A" w14:textId="77777777" w:rsidR="00AE5A13" w:rsidRDefault="00AE5A13" w:rsidP="009125CB"/>
  </w:endnote>
  <w:endnote w:type="continuationSeparator" w:id="0">
    <w:p w14:paraId="40B4753E" w14:textId="77777777" w:rsidR="00AE5A13" w:rsidRDefault="00AE5A13" w:rsidP="009125CB">
      <w:r>
        <w:continuationSeparator/>
      </w:r>
    </w:p>
    <w:p w14:paraId="6602AB94" w14:textId="77777777" w:rsidR="00AE5A13" w:rsidRDefault="00AE5A13" w:rsidP="009125CB"/>
    <w:p w14:paraId="0F7D47BA" w14:textId="77777777" w:rsidR="00AE5A13" w:rsidRDefault="00AE5A13" w:rsidP="009125CB"/>
    <w:p w14:paraId="543560D1" w14:textId="77777777" w:rsidR="00AE5A13" w:rsidRDefault="00AE5A13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702FCC38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C86D6F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BAC2" w14:textId="77777777" w:rsidR="00AE5A13" w:rsidRDefault="00AE5A13" w:rsidP="009125CB">
      <w:r>
        <w:separator/>
      </w:r>
    </w:p>
    <w:p w14:paraId="6DDB8B0D" w14:textId="77777777" w:rsidR="00AE5A13" w:rsidRDefault="00AE5A13" w:rsidP="009125CB"/>
    <w:p w14:paraId="1A72651D" w14:textId="77777777" w:rsidR="00AE5A13" w:rsidRDefault="00AE5A13" w:rsidP="009125CB"/>
    <w:p w14:paraId="319DD8E3" w14:textId="77777777" w:rsidR="00AE5A13" w:rsidRDefault="00AE5A13" w:rsidP="009125CB"/>
  </w:footnote>
  <w:footnote w:type="continuationSeparator" w:id="0">
    <w:p w14:paraId="11C80A8F" w14:textId="77777777" w:rsidR="00AE5A13" w:rsidRDefault="00AE5A13" w:rsidP="009125CB">
      <w:r>
        <w:continuationSeparator/>
      </w:r>
    </w:p>
    <w:p w14:paraId="4249D017" w14:textId="77777777" w:rsidR="00AE5A13" w:rsidRDefault="00AE5A13" w:rsidP="009125CB"/>
    <w:p w14:paraId="24C0C86A" w14:textId="77777777" w:rsidR="00AE5A13" w:rsidRDefault="00AE5A13" w:rsidP="009125CB"/>
    <w:p w14:paraId="12D55DFB" w14:textId="77777777" w:rsidR="00AE5A13" w:rsidRDefault="00AE5A13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F5B6C"/>
    <w:multiLevelType w:val="hybridMultilevel"/>
    <w:tmpl w:val="FFE8264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5EC66F6"/>
    <w:multiLevelType w:val="hybridMultilevel"/>
    <w:tmpl w:val="69CA06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2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5"/>
  </w:num>
  <w:num w:numId="4" w16cid:durableId="1534071080">
    <w:abstractNumId w:val="20"/>
  </w:num>
  <w:num w:numId="5" w16cid:durableId="1673219778">
    <w:abstractNumId w:val="10"/>
  </w:num>
  <w:num w:numId="6" w16cid:durableId="1200585890">
    <w:abstractNumId w:val="18"/>
  </w:num>
  <w:num w:numId="7" w16cid:durableId="1908228620">
    <w:abstractNumId w:val="13"/>
  </w:num>
  <w:num w:numId="8" w16cid:durableId="1147357831">
    <w:abstractNumId w:val="1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2"/>
  </w:num>
  <w:num w:numId="19" w16cid:durableId="173418005">
    <w:abstractNumId w:val="15"/>
  </w:num>
  <w:num w:numId="20" w16cid:durableId="2127193325">
    <w:abstractNumId w:val="22"/>
  </w:num>
  <w:num w:numId="21" w16cid:durableId="383067315">
    <w:abstractNumId w:val="21"/>
  </w:num>
  <w:num w:numId="22" w16cid:durableId="1951935085">
    <w:abstractNumId w:val="24"/>
  </w:num>
  <w:num w:numId="23" w16cid:durableId="558134442">
    <w:abstractNumId w:val="23"/>
  </w:num>
  <w:num w:numId="24" w16cid:durableId="54202057">
    <w:abstractNumId w:val="16"/>
  </w:num>
  <w:num w:numId="25" w16cid:durableId="580530458">
    <w:abstractNumId w:val="19"/>
  </w:num>
  <w:num w:numId="26" w16cid:durableId="44165130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32C"/>
    <w:rsid w:val="00041F7C"/>
    <w:rsid w:val="00047E11"/>
    <w:rsid w:val="00051820"/>
    <w:rsid w:val="00052A11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DE2"/>
    <w:rsid w:val="00224F26"/>
    <w:rsid w:val="00226EA5"/>
    <w:rsid w:val="00242356"/>
    <w:rsid w:val="002426A1"/>
    <w:rsid w:val="002439A6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35DF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1731"/>
    <w:rsid w:val="004D1A24"/>
    <w:rsid w:val="004D3588"/>
    <w:rsid w:val="004D3B85"/>
    <w:rsid w:val="004E08E2"/>
    <w:rsid w:val="00501743"/>
    <w:rsid w:val="00502852"/>
    <w:rsid w:val="00505DD9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4AF5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B6D54"/>
    <w:rsid w:val="006C0898"/>
    <w:rsid w:val="006C41D3"/>
    <w:rsid w:val="006D109A"/>
    <w:rsid w:val="006D47DB"/>
    <w:rsid w:val="006D588E"/>
    <w:rsid w:val="006F41C2"/>
    <w:rsid w:val="00705358"/>
    <w:rsid w:val="0071425C"/>
    <w:rsid w:val="00715EFB"/>
    <w:rsid w:val="00717028"/>
    <w:rsid w:val="00722565"/>
    <w:rsid w:val="007264C2"/>
    <w:rsid w:val="007312AE"/>
    <w:rsid w:val="00734686"/>
    <w:rsid w:val="0073530C"/>
    <w:rsid w:val="00742998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B2076"/>
    <w:rsid w:val="007B38C9"/>
    <w:rsid w:val="007B3E5D"/>
    <w:rsid w:val="007C6219"/>
    <w:rsid w:val="007D00B8"/>
    <w:rsid w:val="007D1388"/>
    <w:rsid w:val="007D3C76"/>
    <w:rsid w:val="007D3DCD"/>
    <w:rsid w:val="007E1382"/>
    <w:rsid w:val="007E3336"/>
    <w:rsid w:val="007E3531"/>
    <w:rsid w:val="007E3B2F"/>
    <w:rsid w:val="007F4F1B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65E14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D7125"/>
    <w:rsid w:val="008F2514"/>
    <w:rsid w:val="008F558B"/>
    <w:rsid w:val="008F5BB6"/>
    <w:rsid w:val="00902CDE"/>
    <w:rsid w:val="009125CB"/>
    <w:rsid w:val="00913F0F"/>
    <w:rsid w:val="00922E26"/>
    <w:rsid w:val="00924506"/>
    <w:rsid w:val="00924B81"/>
    <w:rsid w:val="00925183"/>
    <w:rsid w:val="00941FC8"/>
    <w:rsid w:val="0094539E"/>
    <w:rsid w:val="0094687C"/>
    <w:rsid w:val="0096505C"/>
    <w:rsid w:val="00971393"/>
    <w:rsid w:val="00971CF7"/>
    <w:rsid w:val="00993F21"/>
    <w:rsid w:val="00996B4C"/>
    <w:rsid w:val="009A12D4"/>
    <w:rsid w:val="009A70AE"/>
    <w:rsid w:val="009B7DE6"/>
    <w:rsid w:val="009C035B"/>
    <w:rsid w:val="009C2321"/>
    <w:rsid w:val="009C2F06"/>
    <w:rsid w:val="009C5D2B"/>
    <w:rsid w:val="009C72A4"/>
    <w:rsid w:val="009D0DEE"/>
    <w:rsid w:val="009D26A5"/>
    <w:rsid w:val="009F3CD4"/>
    <w:rsid w:val="009F7DA1"/>
    <w:rsid w:val="00A02A53"/>
    <w:rsid w:val="00A15B74"/>
    <w:rsid w:val="00A17259"/>
    <w:rsid w:val="00A251FA"/>
    <w:rsid w:val="00A2672C"/>
    <w:rsid w:val="00A3115D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6449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8272D"/>
    <w:rsid w:val="00B830BE"/>
    <w:rsid w:val="00B90D53"/>
    <w:rsid w:val="00B90DFF"/>
    <w:rsid w:val="00B93E02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605A9"/>
    <w:rsid w:val="00C621B4"/>
    <w:rsid w:val="00C62BF2"/>
    <w:rsid w:val="00C65C3A"/>
    <w:rsid w:val="00C72BB7"/>
    <w:rsid w:val="00C76D62"/>
    <w:rsid w:val="00C80090"/>
    <w:rsid w:val="00C86D6F"/>
    <w:rsid w:val="00C86F22"/>
    <w:rsid w:val="00CA65AA"/>
    <w:rsid w:val="00CB5C2D"/>
    <w:rsid w:val="00CB5EAF"/>
    <w:rsid w:val="00CC0317"/>
    <w:rsid w:val="00CC422C"/>
    <w:rsid w:val="00CC5507"/>
    <w:rsid w:val="00CD1A5E"/>
    <w:rsid w:val="00CE16DB"/>
    <w:rsid w:val="00CE544F"/>
    <w:rsid w:val="00CF1790"/>
    <w:rsid w:val="00CF4C5D"/>
    <w:rsid w:val="00CF5DE0"/>
    <w:rsid w:val="00CF6C04"/>
    <w:rsid w:val="00D06A9E"/>
    <w:rsid w:val="00D12195"/>
    <w:rsid w:val="00D176E9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92F70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0B21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3.xml><?xml version="1.0" encoding="utf-8"?>
<ds:datastoreItem xmlns:ds="http://schemas.openxmlformats.org/officeDocument/2006/customXml" ds:itemID="{D0B370D9-724C-4D4D-88CD-7625C95FE6A6}"/>
</file>

<file path=customXml/itemProps4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12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13</cp:revision>
  <dcterms:created xsi:type="dcterms:W3CDTF">2025-07-08T19:36:00Z</dcterms:created>
  <dcterms:modified xsi:type="dcterms:W3CDTF">2025-09-26T03:54:00Z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